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Ribble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Ribble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Ribble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Ribble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Ribble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Ribble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South Ribble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Ribble is estimated to be </w:t>
      </w:r>
      <w:r w:rsidRPr="00773DF7">
        <w:rPr>
          <w:rFonts w:ascii="Libre Franklin Light" w:eastAsia="Times New Roman" w:hAnsi="Libre Franklin Light" w:cs="Calibri Light"/>
          <w:b/>
          <w:bCs/>
          <w:color w:val="C45911" w:themeColor="accent2" w:themeShade="BF"/>
        </w:rPr>
        <w:t xml:space="preserve">£1,167,192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Ribble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Ribble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Ribble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Ribble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Ribb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Ribble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Ribb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Ribble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Ribble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Ribb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Ribble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Ribble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Ribble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Ribble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Ribble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Ribble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£1,167,192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Ribble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£19,012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£393,171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£28,165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£14,523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£704,399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£1,167,192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Ribble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Ribble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Ribble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Ribble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Ribble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Ribble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Ribble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Ribble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Ribble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Ribble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Ribble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Ribble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BC9D524-8AEE-4C1A-B54F-36E7C3EDB84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